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6C6727E" w:rsidR="00C44B8B" w:rsidRPr="0052681C" w:rsidRDefault="0058138D" w:rsidP="005A3D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B3DCA77" w:rsidR="00C44B8B" w:rsidRPr="0052681C" w:rsidRDefault="00C44B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268FB" w14:textId="50F9D3C3" w:rsidR="00612811" w:rsidRPr="00FF22A4" w:rsidRDefault="00FA14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34E0A" w:rsidRPr="00034E0A">
        <w:rPr>
          <w:b/>
          <w:sz w:val="26"/>
          <w:szCs w:val="26"/>
        </w:rPr>
        <w:t>Гаситель вибрации ГВП-1,6-11-400</w:t>
      </w:r>
      <w:r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AA670B" w:rsidRPr="00FF22A4">
        <w:rPr>
          <w:b/>
          <w:sz w:val="26"/>
          <w:szCs w:val="26"/>
          <w:u w:val="single"/>
          <w:lang w:val="en-US"/>
        </w:rPr>
        <w:t>A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6AED8605" w:rsidR="00C851B2" w:rsidRPr="00080FF6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70408" w:rsidRPr="00080FF6">
        <w:rPr>
          <w:sz w:val="24"/>
          <w:szCs w:val="24"/>
        </w:rPr>
        <w:t xml:space="preserve">линейной арматуры </w:t>
      </w:r>
      <w:r w:rsidR="004F4E9E" w:rsidRPr="00080FF6">
        <w:rPr>
          <w:sz w:val="24"/>
          <w:szCs w:val="24"/>
        </w:rPr>
        <w:t>должны соответствовать параметрам</w:t>
      </w:r>
      <w:r w:rsidR="001F74CF">
        <w:rPr>
          <w:sz w:val="24"/>
          <w:szCs w:val="24"/>
        </w:rPr>
        <w:t>:</w:t>
      </w:r>
      <w:bookmarkStart w:id="0" w:name="_GoBack"/>
      <w:bookmarkEnd w:id="0"/>
      <w:r w:rsidR="004F4E9E" w:rsidRPr="00080FF6">
        <w:rPr>
          <w:sz w:val="24"/>
          <w:szCs w:val="24"/>
        </w:rPr>
        <w:t xml:space="preserve"> </w:t>
      </w:r>
    </w:p>
    <w:p w14:paraId="583268FF" w14:textId="0FA07BD3" w:rsidR="00C851B2" w:rsidRDefault="00034E0A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ABB136A" wp14:editId="19CA103A">
            <wp:extent cx="3237599" cy="25364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2457" t="14023" r="47242" b="57701"/>
                    <a:stretch/>
                  </pic:blipFill>
                  <pic:spPr bwMode="auto">
                    <a:xfrm>
                      <a:off x="0" y="0"/>
                      <a:ext cx="3239406" cy="25378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4535" w:type="pct"/>
        <w:jc w:val="center"/>
        <w:tblInd w:w="-90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1"/>
        <w:gridCol w:w="867"/>
        <w:gridCol w:w="852"/>
        <w:gridCol w:w="742"/>
        <w:gridCol w:w="1384"/>
        <w:gridCol w:w="2151"/>
        <w:gridCol w:w="836"/>
      </w:tblGrid>
      <w:tr w:rsidR="005E73BC" w:rsidRPr="003A0902" w14:paraId="616F9964" w14:textId="72149812" w:rsidTr="005E73BC">
        <w:trPr>
          <w:jc w:val="center"/>
        </w:trPr>
        <w:tc>
          <w:tcPr>
            <w:tcW w:w="14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4FAEF2" w14:textId="027A26A9" w:rsidR="005E73BC" w:rsidRPr="003A0902" w:rsidRDefault="005E73BC" w:rsidP="003A0902">
            <w:pPr>
              <w:ind w:firstLine="0"/>
              <w:jc w:val="center"/>
              <w:rPr>
                <w:sz w:val="24"/>
                <w:szCs w:val="24"/>
              </w:rPr>
            </w:pPr>
            <w:r w:rsidRPr="003A0902">
              <w:rPr>
                <w:sz w:val="24"/>
                <w:szCs w:val="24"/>
              </w:rPr>
              <w:t>Тип</w:t>
            </w:r>
          </w:p>
        </w:tc>
        <w:tc>
          <w:tcPr>
            <w:tcW w:w="128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9CED10" w14:textId="4AF5118D" w:rsidR="005E73BC" w:rsidRPr="003A0902" w:rsidRDefault="005E73BC" w:rsidP="000D114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Расчетная частота, </w:t>
            </w:r>
            <w:proofErr w:type="gramStart"/>
            <w:r>
              <w:rPr>
                <w:color w:val="000000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720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auto"/>
            </w:tcBorders>
            <w:vAlign w:val="center"/>
          </w:tcPr>
          <w:p w14:paraId="4948D9F6" w14:textId="77777777" w:rsidR="005E73BC" w:rsidRDefault="005E73BC" w:rsidP="003A090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Диаметр </w:t>
            </w:r>
          </w:p>
          <w:p w14:paraId="5D3F5368" w14:textId="17A43909" w:rsidR="005E73BC" w:rsidRPr="003A0902" w:rsidRDefault="005E73BC" w:rsidP="003A090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троса,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19" w:type="pct"/>
            <w:vMerge w:val="restart"/>
            <w:tcBorders>
              <w:top w:val="outset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A2C5E66" w14:textId="77777777" w:rsidR="005E73BC" w:rsidRDefault="005E73BC" w:rsidP="003A0902">
            <w:pPr>
              <w:ind w:firstLine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</w:t>
            </w:r>
          </w:p>
          <w:p w14:paraId="3DA3A45D" w14:textId="732E59C0" w:rsidR="005E73BC" w:rsidRPr="003A0902" w:rsidRDefault="005E73BC" w:rsidP="003A0902">
            <w:pPr>
              <w:ind w:firstLine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гасителя,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435" w:type="pct"/>
            <w:vMerge w:val="restart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  <w:vAlign w:val="center"/>
          </w:tcPr>
          <w:p w14:paraId="1B1ACF05" w14:textId="38BAEB26" w:rsidR="005E73BC" w:rsidRPr="003A0902" w:rsidRDefault="005E73BC" w:rsidP="003A0902">
            <w:pPr>
              <w:ind w:firstLine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</w:tr>
      <w:tr w:rsidR="005E73BC" w:rsidRPr="003A0902" w14:paraId="63F383E7" w14:textId="67A5D2D5" w:rsidTr="005E73BC">
        <w:trPr>
          <w:jc w:val="center"/>
        </w:trPr>
        <w:tc>
          <w:tcPr>
            <w:tcW w:w="14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5C7EA7" w14:textId="77777777" w:rsidR="005E73BC" w:rsidRPr="003A0902" w:rsidRDefault="005E73BC" w:rsidP="000D114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7380AC" w14:textId="789DDF9C" w:rsidR="005E73BC" w:rsidRPr="00034E0A" w:rsidRDefault="005E73BC" w:rsidP="000D114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1-я</w:t>
            </w:r>
          </w:p>
        </w:tc>
        <w:tc>
          <w:tcPr>
            <w:tcW w:w="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1BFC34" w14:textId="5B98678B" w:rsidR="005E73BC" w:rsidRPr="00034E0A" w:rsidRDefault="005E73BC" w:rsidP="000D114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2-я</w:t>
            </w:r>
          </w:p>
        </w:tc>
        <w:tc>
          <w:tcPr>
            <w:tcW w:w="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A7602A" w14:textId="00C933B7" w:rsidR="005E73BC" w:rsidRPr="00034E0A" w:rsidRDefault="005E73BC" w:rsidP="000D114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3-я</w:t>
            </w:r>
          </w:p>
        </w:tc>
        <w:tc>
          <w:tcPr>
            <w:tcW w:w="720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0134DC49" w14:textId="77777777" w:rsidR="005E73BC" w:rsidRPr="003A0902" w:rsidRDefault="005E73BC" w:rsidP="000D114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</w:tcPr>
          <w:p w14:paraId="08E5C0E2" w14:textId="77777777" w:rsidR="005E73BC" w:rsidRPr="003A0902" w:rsidRDefault="005E73BC" w:rsidP="000D114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14:paraId="5F962851" w14:textId="3D5F37A0" w:rsidR="005E73BC" w:rsidRPr="003A0902" w:rsidRDefault="005E73BC" w:rsidP="000D114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5E73BC" w:rsidRPr="003A0902" w14:paraId="1753A6FF" w14:textId="5C599973" w:rsidTr="005E73BC">
        <w:trPr>
          <w:jc w:val="center"/>
        </w:trPr>
        <w:tc>
          <w:tcPr>
            <w:tcW w:w="1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181C2F" w14:textId="1FFD1400" w:rsidR="005E73BC" w:rsidRPr="003A0902" w:rsidRDefault="005E73BC" w:rsidP="003A0902">
            <w:pPr>
              <w:ind w:firstLine="0"/>
              <w:jc w:val="left"/>
              <w:rPr>
                <w:sz w:val="24"/>
                <w:szCs w:val="24"/>
              </w:rPr>
            </w:pPr>
            <w:r w:rsidRPr="00034E0A">
              <w:rPr>
                <w:sz w:val="24"/>
                <w:szCs w:val="24"/>
              </w:rPr>
              <w:t>ГВП-1,6-11-400</w:t>
            </w:r>
          </w:p>
        </w:tc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FDEA7B" w14:textId="41D19C64" w:rsidR="005E73BC" w:rsidRPr="003A0902" w:rsidRDefault="005E73BC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4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191506" w14:textId="216988EA" w:rsidR="005E73BC" w:rsidRPr="003A0902" w:rsidRDefault="005E73BC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  <w:tc>
          <w:tcPr>
            <w:tcW w:w="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4864B0" w14:textId="68B63D1E" w:rsidR="005E73BC" w:rsidRPr="003A0902" w:rsidRDefault="005E73BC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384A5961" w14:textId="15EF47DA" w:rsidR="005E73BC" w:rsidRPr="003A0902" w:rsidRDefault="005E73BC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1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  <w:vAlign w:val="center"/>
          </w:tcPr>
          <w:p w14:paraId="1C854092" w14:textId="54360DC4" w:rsidR="005E73BC" w:rsidRPr="003A0902" w:rsidRDefault="005E73BC" w:rsidP="003A0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14:paraId="7460C24A" w14:textId="75DBED90" w:rsidR="005E73BC" w:rsidRPr="005E73BC" w:rsidRDefault="005E73BC" w:rsidP="003A0902">
            <w:pPr>
              <w:ind w:left="-5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14:paraId="58326900" w14:textId="0D3D3525" w:rsidR="009B000F" w:rsidRPr="0052681C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269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26903" w14:textId="77777777" w:rsidR="00C9305C" w:rsidRPr="0052681C" w:rsidRDefault="00C9305C" w:rsidP="00C930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269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269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2690D" w14:textId="77777777" w:rsidR="00DE0C6D" w:rsidRPr="0052681C" w:rsidRDefault="00843900" w:rsidP="00C930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F64720" w:rsidRPr="0052681C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269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269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269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269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269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269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269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269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26918" w14:textId="78B22F26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0605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269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269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269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366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269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269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269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269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269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269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269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269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269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269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269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3269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269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9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3269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7DE61" w14:textId="77777777" w:rsidR="00B9494D" w:rsidRDefault="00B9494D">
      <w:r>
        <w:separator/>
      </w:r>
    </w:p>
  </w:endnote>
  <w:endnote w:type="continuationSeparator" w:id="0">
    <w:p w14:paraId="7A53CB54" w14:textId="77777777" w:rsidR="00B9494D" w:rsidRDefault="00B9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5C925" w14:textId="77777777" w:rsidR="00B9494D" w:rsidRDefault="00B9494D">
      <w:r>
        <w:separator/>
      </w:r>
    </w:p>
  </w:footnote>
  <w:footnote w:type="continuationSeparator" w:id="0">
    <w:p w14:paraId="0F486870" w14:textId="77777777" w:rsidR="00B9494D" w:rsidRDefault="00B9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4E0A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14D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31B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4CF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C95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090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8C9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270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7D7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3D56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3BC"/>
    <w:rsid w:val="005E7A9A"/>
    <w:rsid w:val="005E7B21"/>
    <w:rsid w:val="005E7D1F"/>
    <w:rsid w:val="005F08C3"/>
    <w:rsid w:val="005F0A59"/>
    <w:rsid w:val="005F2F38"/>
    <w:rsid w:val="005F3212"/>
    <w:rsid w:val="005F3643"/>
    <w:rsid w:val="005F447C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7C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9D1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94D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693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6FD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E11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13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2E79-5E8E-45E9-A521-C04BFC171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16F54-01A1-4C52-923A-0FB14A00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66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Чемоданов Владимир Валерьевич</cp:lastModifiedBy>
  <cp:revision>27</cp:revision>
  <cp:lastPrinted>2010-09-30T14:29:00Z</cp:lastPrinted>
  <dcterms:created xsi:type="dcterms:W3CDTF">2015-04-15T12:45:00Z</dcterms:created>
  <dcterms:modified xsi:type="dcterms:W3CDTF">2018-04-12T12:25:00Z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